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s Ostpark - Beschild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itas Ostpark - Beschild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